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C75" w:rsidRDefault="00B81C75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B81C75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81C75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81C75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B81C75" w:rsidRPr="00091D6D">
        <w:trPr>
          <w:trHeight w:val="319"/>
        </w:trPr>
        <w:tc>
          <w:tcPr>
            <w:tcW w:w="243" w:type="dxa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B81C75" w:rsidRPr="00091D6D">
        <w:trPr>
          <w:cantSplit/>
          <w:trHeight w:val="559"/>
        </w:trPr>
        <w:tc>
          <w:tcPr>
            <w:tcW w:w="243" w:type="dxa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B81C75" w:rsidRPr="00091D6D" w:rsidRDefault="00B81C75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B81C75" w:rsidRPr="00091D6D" w:rsidRDefault="00B81C75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81C75" w:rsidRPr="00CB22DA" w:rsidRDefault="00B81C75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81C75" w:rsidRDefault="00B81C75">
      <w:pPr>
        <w:rPr>
          <w:rFonts w:ascii="Arial Narrow" w:hAnsi="Arial Narrow"/>
          <w:b/>
          <w:bCs/>
          <w:sz w:val="22"/>
          <w:szCs w:val="22"/>
        </w:rPr>
      </w:pPr>
    </w:p>
    <w:p w:rsidR="00B81C75" w:rsidRDefault="00B81C75">
      <w:pPr>
        <w:rPr>
          <w:rFonts w:ascii="Arial Narrow" w:hAnsi="Arial Narrow"/>
          <w:b/>
          <w:bCs/>
          <w:sz w:val="22"/>
          <w:szCs w:val="22"/>
        </w:rPr>
      </w:pPr>
    </w:p>
    <w:p w:rsidR="00B81C75" w:rsidRPr="00976211" w:rsidRDefault="00B81C75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/>
          <w:sz w:val="22"/>
          <w:szCs w:val="22"/>
          <w:lang w:val="mk-MK"/>
        </w:rPr>
        <w:t>__</w:t>
      </w:r>
      <w:r w:rsidRPr="006735BC">
        <w:rPr>
          <w:rFonts w:ascii="Arial Narrow" w:hAnsi="Arial Narrow"/>
          <w:b/>
          <w:sz w:val="22"/>
          <w:szCs w:val="22"/>
          <w:lang w:val="mk-MK"/>
        </w:rPr>
        <w:t>ОМБУ ЛАЗО МИЦЕВ РАЛЕ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</w:t>
      </w:r>
      <w:r>
        <w:rPr>
          <w:rFonts w:ascii="Arial Narrow" w:hAnsi="Arial Narrow"/>
          <w:sz w:val="22"/>
          <w:szCs w:val="22"/>
          <w:lang w:val="mk-MK"/>
        </w:rPr>
        <w:t>_____________________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B81C75" w:rsidRDefault="00B81C75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Брака Миладиновци бб Кавадарци  415-029</w:t>
      </w:r>
      <w:r w:rsidRPr="00091D6D">
        <w:rPr>
          <w:rFonts w:ascii="Arial Narrow" w:hAnsi="Arial Narrow"/>
          <w:sz w:val="22"/>
          <w:szCs w:val="22"/>
          <w:lang w:val="mk-MK"/>
        </w:rPr>
        <w:t>_______________</w:t>
      </w:r>
      <w:r>
        <w:rPr>
          <w:rFonts w:ascii="Arial Narrow" w:hAnsi="Arial Narrow"/>
          <w:sz w:val="22"/>
          <w:szCs w:val="22"/>
          <w:lang w:val="mk-MK"/>
        </w:rPr>
        <w:t>____</w:t>
      </w:r>
    </w:p>
    <w:p w:rsidR="00B81C75" w:rsidRPr="002E208F" w:rsidRDefault="00B81C75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6735BC">
        <w:rPr>
          <w:rFonts w:ascii="Arial Narrow" w:hAnsi="Arial Narrow"/>
          <w:b/>
          <w:sz w:val="22"/>
          <w:szCs w:val="22"/>
          <w:lang w:val="mk-MK"/>
        </w:rPr>
        <w:t>4011992107770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_______________________________________________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>01.01-31.12  .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17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B81C75" w:rsidRDefault="00B81C75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:rsidR="00B81C75" w:rsidRDefault="00B81C75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B81C75" w:rsidRDefault="00B81C75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B81C75" w:rsidRPr="00976211" w:rsidRDefault="00B81C75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B81C75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B81C75" w:rsidRPr="00091D6D" w:rsidRDefault="00B81C75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B81C75" w:rsidRPr="00091D6D" w:rsidRDefault="00B81C75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B81C75" w:rsidRPr="00091D6D" w:rsidRDefault="00B81C75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B81C75" w:rsidRPr="00091D6D" w:rsidRDefault="00B81C75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B81C75" w:rsidRPr="00091D6D" w:rsidRDefault="00B81C75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B81C75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81C75" w:rsidRPr="00091D6D" w:rsidRDefault="00B81C75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B81C75" w:rsidRPr="00091D6D" w:rsidRDefault="00B81C75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B81C75" w:rsidRPr="00091D6D" w:rsidRDefault="00B81C7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B81C75" w:rsidRPr="00091D6D" w:rsidRDefault="00B81C7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B81C75" w:rsidRPr="00091D6D" w:rsidRDefault="00B81C7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B81C75" w:rsidRDefault="00B81C75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B81C75" w:rsidRPr="00091D6D" w:rsidRDefault="00B81C75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B81C75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81C75" w:rsidRPr="00091D6D" w:rsidRDefault="00B81C75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B81C75" w:rsidRPr="00091D6D" w:rsidRDefault="00B81C75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B81C75" w:rsidRPr="00091D6D" w:rsidRDefault="00B81C7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B81C75" w:rsidRPr="00091D6D" w:rsidRDefault="00B81C7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B81C75" w:rsidRDefault="00B81C75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B81C75" w:rsidRDefault="00B81C75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B81C75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B81C75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B81C75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B81C75" w:rsidRPr="00091D6D" w:rsidRDefault="00B81C7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81C75" w:rsidRPr="00091D6D" w:rsidRDefault="00B81C7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81C75" w:rsidRPr="00091D6D" w:rsidRDefault="00B81C7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B81C75" w:rsidRPr="00091D6D" w:rsidRDefault="00B81C75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B81C75" w:rsidRPr="00091D6D" w:rsidRDefault="00B81C75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B81C75" w:rsidRPr="00091D6D" w:rsidRDefault="00B81C75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B81C75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B81C75" w:rsidRPr="00B87730" w:rsidRDefault="00B81C75" w:rsidP="009554C6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7.375.873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C3658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18.534.968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C3658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5.094.836</w:t>
            </w:r>
          </w:p>
        </w:tc>
        <w:tc>
          <w:tcPr>
            <w:tcW w:w="1686" w:type="dxa"/>
            <w:vAlign w:val="center"/>
          </w:tcPr>
          <w:p w:rsidR="00B81C75" w:rsidRPr="00AC3658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13.440.132</w:t>
            </w:r>
          </w:p>
        </w:tc>
      </w:tr>
      <w:tr w:rsidR="00B81C75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B81C75" w:rsidRPr="000E5B3F" w:rsidRDefault="00B81C75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B81C75" w:rsidRPr="00B87730" w:rsidRDefault="00B81C75" w:rsidP="009554C6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7.375.873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C3658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18.534.968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C3658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5.094.836</w:t>
            </w:r>
          </w:p>
        </w:tc>
        <w:tc>
          <w:tcPr>
            <w:tcW w:w="1686" w:type="dxa"/>
            <w:vAlign w:val="center"/>
          </w:tcPr>
          <w:p w:rsidR="00B81C75" w:rsidRPr="00AC3658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13.440.132</w:t>
            </w:r>
          </w:p>
        </w:tc>
      </w:tr>
      <w:tr w:rsidR="00B81C75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B81C75" w:rsidRPr="00B87730" w:rsidRDefault="00B81C75" w:rsidP="009554C6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7.063.460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C3658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14.263.173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C3658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1.456.693</w:t>
            </w:r>
          </w:p>
        </w:tc>
        <w:tc>
          <w:tcPr>
            <w:tcW w:w="1686" w:type="dxa"/>
            <w:vAlign w:val="center"/>
          </w:tcPr>
          <w:p w:rsidR="00B81C75" w:rsidRPr="00AC3658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12.806.480</w:t>
            </w:r>
          </w:p>
        </w:tc>
      </w:tr>
      <w:tr w:rsidR="00B81C75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117CB9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B81C75" w:rsidRPr="00091D6D" w:rsidRDefault="00B81C75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B81C75" w:rsidRPr="00091D6D" w:rsidRDefault="00B81C75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B81C75" w:rsidRPr="00091D6D" w:rsidRDefault="00B81C75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B81C75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B81C75" w:rsidRDefault="00B81C75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B81C75" w:rsidRPr="00091D6D" w:rsidRDefault="00B81C75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B81C75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B81C75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B81C75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B81C75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B81C75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B81C75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B81C75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B81C75" w:rsidRPr="00B87730" w:rsidRDefault="00B81C75" w:rsidP="009554C6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312.413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C3658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4.271.795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C3658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3.638.143</w:t>
            </w:r>
          </w:p>
        </w:tc>
        <w:tc>
          <w:tcPr>
            <w:tcW w:w="1686" w:type="dxa"/>
            <w:vAlign w:val="center"/>
          </w:tcPr>
          <w:p w:rsidR="00B81C75" w:rsidRPr="00AC3658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633.652</w:t>
            </w:r>
          </w:p>
        </w:tc>
      </w:tr>
      <w:tr w:rsidR="00B81C75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B81C75" w:rsidRPr="005C581B" w:rsidRDefault="00B81C75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B81C75" w:rsidRPr="00B87730" w:rsidRDefault="00B81C75" w:rsidP="009554C6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848.142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9D01D1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995.989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9D01D1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995.989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B81C75" w:rsidRPr="00091D6D" w:rsidRDefault="00B81C75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B81C75" w:rsidRPr="00091D6D" w:rsidRDefault="00B81C75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B81C75" w:rsidRPr="00091D6D" w:rsidRDefault="00B81C75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B81C75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B81C75" w:rsidRDefault="00B81C75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B81C75" w:rsidRPr="00091D6D" w:rsidRDefault="00B81C75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B81C75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B81C75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B81C75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B81C75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B81C75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B81C75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B81C75" w:rsidRPr="00B87730" w:rsidRDefault="00B81C75" w:rsidP="009554C6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21.702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9D01D1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133.197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117CB9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</w:p>
        </w:tc>
        <w:tc>
          <w:tcPr>
            <w:tcW w:w="1686" w:type="dxa"/>
            <w:vAlign w:val="center"/>
          </w:tcPr>
          <w:p w:rsidR="00B81C75" w:rsidRPr="009D01D1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133.197</w:t>
            </w:r>
          </w:p>
        </w:tc>
      </w:tr>
      <w:tr w:rsidR="00B81C75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B81C75" w:rsidRPr="00406AD8" w:rsidRDefault="00B81C75" w:rsidP="009554C6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826.440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9D01D1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862.792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9D01D1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862.792</w:t>
            </w:r>
          </w:p>
        </w:tc>
      </w:tr>
      <w:tr w:rsidR="00B81C75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B81C75" w:rsidRPr="00091D6D" w:rsidRDefault="00B81C75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B81C75" w:rsidRPr="00091D6D" w:rsidRDefault="00B81C75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B81C75" w:rsidRPr="00091D6D" w:rsidRDefault="00B81C75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B81C75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B81C75" w:rsidRDefault="00B81C75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B81C75" w:rsidRPr="00091D6D" w:rsidRDefault="00B81C75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B81C75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B81C75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B81C75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B81C75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B81C75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B81C75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B81C75" w:rsidRPr="00B87730" w:rsidRDefault="00B81C75" w:rsidP="009554C6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8.224.015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9D01D1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19.530.957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9D01D1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5.094.836</w:t>
            </w:r>
          </w:p>
        </w:tc>
        <w:tc>
          <w:tcPr>
            <w:tcW w:w="1686" w:type="dxa"/>
            <w:vAlign w:val="center"/>
          </w:tcPr>
          <w:p w:rsidR="00B81C75" w:rsidRPr="009D01D1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14.436.121</w:t>
            </w:r>
          </w:p>
        </w:tc>
      </w:tr>
      <w:tr w:rsidR="00B81C75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Default="00B81C75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B81C75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Default="00B81C75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B81C75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Default="00B81C75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B81C75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Default="00B81C75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B81C75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1C75" w:rsidRDefault="00B81C75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B81C75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B81C75" w:rsidRPr="00DA4352" w:rsidRDefault="00B81C75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B81C75" w:rsidRPr="00DA4352" w:rsidRDefault="00B81C75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B81C75" w:rsidRPr="00DA4352" w:rsidRDefault="00B81C75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B81C75" w:rsidRPr="00DA4352" w:rsidRDefault="00B81C75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B81C75" w:rsidRPr="00DA4352" w:rsidRDefault="00B81C75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B81C75" w:rsidRPr="00DA4352" w:rsidRDefault="00B81C75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B81C75" w:rsidRPr="00DA4352" w:rsidRDefault="00B81C75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B81C75" w:rsidRPr="00DA4352" w:rsidRDefault="00B81C75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B81C75" w:rsidRPr="00DA4352" w:rsidRDefault="00B81C75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B81C75" w:rsidRPr="00DA4352" w:rsidRDefault="00B81C75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B81C75" w:rsidRPr="00091D6D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B81C75" w:rsidRPr="00DA4352" w:rsidRDefault="00B81C75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B81C75" w:rsidRPr="00DA4352" w:rsidRDefault="00B81C75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B81C75" w:rsidRPr="00DA4352" w:rsidRDefault="00B81C75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B81C75" w:rsidRPr="00DA4352" w:rsidRDefault="00B81C75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B81C75" w:rsidRPr="00DA4352" w:rsidRDefault="00B81C75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B81C75" w:rsidRPr="00DA4352" w:rsidRDefault="00B81C75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B81C75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B81C75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B81C75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B81C75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9D01D1" w:rsidRDefault="00B81C75" w:rsidP="009554C6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7.375.873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8535DF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13.440.132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B87730" w:rsidRDefault="00B81C75" w:rsidP="009554C6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7.375.873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9D01D1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13.440.132</w:t>
            </w:r>
          </w:p>
        </w:tc>
      </w:tr>
      <w:tr w:rsidR="00B81C75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B87730" w:rsidRDefault="00B81C75" w:rsidP="009554C6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848.142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9D01D1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995.989</w:t>
            </w:r>
          </w:p>
        </w:tc>
      </w:tr>
      <w:tr w:rsidR="00B81C75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B81C75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B81C75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B81C75" w:rsidRPr="00DA4352" w:rsidRDefault="00B81C75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B81C75" w:rsidRPr="00DA4352" w:rsidRDefault="00B81C75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B81C75" w:rsidRPr="00DA4352" w:rsidRDefault="00B81C75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B81C75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B81C75" w:rsidRPr="00DA4352" w:rsidRDefault="00B81C75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B81C75" w:rsidRPr="00DA4352" w:rsidRDefault="00B81C75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B81C75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B81C75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B87730" w:rsidRDefault="00B81C75" w:rsidP="009554C6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56.066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C3658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81.949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B87730" w:rsidRDefault="00B81C75" w:rsidP="009554C6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56.066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C3658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81.949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B81C75" w:rsidRPr="00DA4352" w:rsidRDefault="00B81C75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B81C75" w:rsidRPr="00DA4352" w:rsidRDefault="00B81C75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B81C75" w:rsidRPr="00DA4352" w:rsidRDefault="00B81C75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B81C75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B81C75" w:rsidRPr="00DA4352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B81C75" w:rsidRPr="00DA4352" w:rsidRDefault="00B81C75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B81C75" w:rsidRPr="00DA4352" w:rsidRDefault="00B81C75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B81C75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B81C75" w:rsidRPr="00091D6D" w:rsidRDefault="00B81C7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B81C75" w:rsidRPr="00091D6D" w:rsidRDefault="00B81C7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B81C75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1.000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1.000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Default="00B81C75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B87730" w:rsidRDefault="00B81C75" w:rsidP="009554C6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770.374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9D01D1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779.843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B87730" w:rsidRDefault="00B81C75" w:rsidP="009554C6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21.702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9D01D1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133.197</w:t>
            </w:r>
          </w:p>
        </w:tc>
      </w:tr>
      <w:tr w:rsidR="00B81C75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B87730" w:rsidRDefault="00B81C75" w:rsidP="009554C6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8.224.015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9D01D1" w:rsidRDefault="00B81C7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14.436.121</w:t>
            </w:r>
          </w:p>
        </w:tc>
      </w:tr>
      <w:tr w:rsidR="00B81C75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1C75" w:rsidRPr="001722DB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B81C75" w:rsidRPr="00AD5BD3" w:rsidRDefault="00B81C75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B81C75" w:rsidRPr="00AD5BD3" w:rsidRDefault="00B81C75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B81C75" w:rsidRPr="00AD5BD3" w:rsidRDefault="00B81C7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:rsidR="00B81C75" w:rsidRPr="0076227E" w:rsidRDefault="00B81C75" w:rsidP="00421890">
      <w:pPr>
        <w:spacing w:after="62"/>
      </w:pPr>
    </w:p>
    <w:p w:rsidR="00B81C75" w:rsidRPr="00091D6D" w:rsidRDefault="00B81C75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>Кавадарци________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B81C75" w:rsidRPr="00AF6997" w:rsidRDefault="00B81C75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</w:t>
      </w:r>
      <w:r>
        <w:rPr>
          <w:rFonts w:ascii="Arial Narrow" w:hAnsi="Arial Narrow"/>
          <w:color w:val="000000"/>
          <w:sz w:val="22"/>
          <w:szCs w:val="22"/>
          <w:lang w:val="mk-MK"/>
        </w:rPr>
        <w:t>28.02.2018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 </w:t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B81C75" w:rsidRPr="00091D6D" w:rsidRDefault="00B81C75" w:rsidP="00421890">
      <w:pPr>
        <w:spacing w:after="62"/>
        <w:rPr>
          <w:lang w:val="mk-MK"/>
        </w:rPr>
      </w:pPr>
    </w:p>
    <w:sectPr w:rsidR="00B81C75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Heavy Heap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F57"/>
    <w:rsid w:val="00024868"/>
    <w:rsid w:val="00072E9E"/>
    <w:rsid w:val="0008307F"/>
    <w:rsid w:val="00091D6D"/>
    <w:rsid w:val="00095BB8"/>
    <w:rsid w:val="000B1D6D"/>
    <w:rsid w:val="000E5B3F"/>
    <w:rsid w:val="00117CB9"/>
    <w:rsid w:val="0014385D"/>
    <w:rsid w:val="00147748"/>
    <w:rsid w:val="001520D7"/>
    <w:rsid w:val="001722DB"/>
    <w:rsid w:val="001C1176"/>
    <w:rsid w:val="001D67CB"/>
    <w:rsid w:val="001E78F7"/>
    <w:rsid w:val="00217746"/>
    <w:rsid w:val="002C2665"/>
    <w:rsid w:val="002E208F"/>
    <w:rsid w:val="002E491D"/>
    <w:rsid w:val="00322A95"/>
    <w:rsid w:val="0032396F"/>
    <w:rsid w:val="00362C33"/>
    <w:rsid w:val="003942F1"/>
    <w:rsid w:val="003C1B73"/>
    <w:rsid w:val="003C78A3"/>
    <w:rsid w:val="00406AD8"/>
    <w:rsid w:val="00421890"/>
    <w:rsid w:val="004442F7"/>
    <w:rsid w:val="00455040"/>
    <w:rsid w:val="00465AD3"/>
    <w:rsid w:val="00474714"/>
    <w:rsid w:val="004A0A96"/>
    <w:rsid w:val="00546FFE"/>
    <w:rsid w:val="005A0F3B"/>
    <w:rsid w:val="005C581B"/>
    <w:rsid w:val="006027C8"/>
    <w:rsid w:val="00620ACC"/>
    <w:rsid w:val="00631D98"/>
    <w:rsid w:val="00663863"/>
    <w:rsid w:val="006735BC"/>
    <w:rsid w:val="0067760F"/>
    <w:rsid w:val="00680A25"/>
    <w:rsid w:val="006A409E"/>
    <w:rsid w:val="006C5A67"/>
    <w:rsid w:val="00716C22"/>
    <w:rsid w:val="00724CB0"/>
    <w:rsid w:val="007277F4"/>
    <w:rsid w:val="00746BBE"/>
    <w:rsid w:val="0075702E"/>
    <w:rsid w:val="0076227E"/>
    <w:rsid w:val="0076596D"/>
    <w:rsid w:val="00773834"/>
    <w:rsid w:val="00775244"/>
    <w:rsid w:val="0077647F"/>
    <w:rsid w:val="00795F57"/>
    <w:rsid w:val="007B5ACD"/>
    <w:rsid w:val="007D04AA"/>
    <w:rsid w:val="007E566A"/>
    <w:rsid w:val="00800BD1"/>
    <w:rsid w:val="00821148"/>
    <w:rsid w:val="008535DF"/>
    <w:rsid w:val="008B1917"/>
    <w:rsid w:val="008D2B2F"/>
    <w:rsid w:val="009002EB"/>
    <w:rsid w:val="00917277"/>
    <w:rsid w:val="009554C6"/>
    <w:rsid w:val="00966D89"/>
    <w:rsid w:val="009709AA"/>
    <w:rsid w:val="00976211"/>
    <w:rsid w:val="0099330D"/>
    <w:rsid w:val="009B03C2"/>
    <w:rsid w:val="009B2D1A"/>
    <w:rsid w:val="009D01D1"/>
    <w:rsid w:val="00A2347E"/>
    <w:rsid w:val="00A46372"/>
    <w:rsid w:val="00A46B82"/>
    <w:rsid w:val="00A623BD"/>
    <w:rsid w:val="00A636F6"/>
    <w:rsid w:val="00AA0C3E"/>
    <w:rsid w:val="00AC3658"/>
    <w:rsid w:val="00AC3EB2"/>
    <w:rsid w:val="00AD2A7B"/>
    <w:rsid w:val="00AD5BD3"/>
    <w:rsid w:val="00AE2293"/>
    <w:rsid w:val="00AF6997"/>
    <w:rsid w:val="00B073CD"/>
    <w:rsid w:val="00B210B9"/>
    <w:rsid w:val="00B53FBE"/>
    <w:rsid w:val="00B55356"/>
    <w:rsid w:val="00B81C75"/>
    <w:rsid w:val="00B87730"/>
    <w:rsid w:val="00BE7C1D"/>
    <w:rsid w:val="00BF535D"/>
    <w:rsid w:val="00C13676"/>
    <w:rsid w:val="00C46AAD"/>
    <w:rsid w:val="00C6041D"/>
    <w:rsid w:val="00C60C88"/>
    <w:rsid w:val="00C76CAE"/>
    <w:rsid w:val="00CB22DA"/>
    <w:rsid w:val="00CC54B4"/>
    <w:rsid w:val="00CD2FE9"/>
    <w:rsid w:val="00D03162"/>
    <w:rsid w:val="00D10F9F"/>
    <w:rsid w:val="00D16148"/>
    <w:rsid w:val="00D4007F"/>
    <w:rsid w:val="00D5688F"/>
    <w:rsid w:val="00D572B7"/>
    <w:rsid w:val="00D6699F"/>
    <w:rsid w:val="00D91ED5"/>
    <w:rsid w:val="00DA4352"/>
    <w:rsid w:val="00DA542C"/>
    <w:rsid w:val="00DB26ED"/>
    <w:rsid w:val="00DC6518"/>
    <w:rsid w:val="00DD3145"/>
    <w:rsid w:val="00E10478"/>
    <w:rsid w:val="00E12263"/>
    <w:rsid w:val="00E14C33"/>
    <w:rsid w:val="00E1533C"/>
    <w:rsid w:val="00E2196D"/>
    <w:rsid w:val="00E56D2F"/>
    <w:rsid w:val="00E66266"/>
    <w:rsid w:val="00EC7918"/>
    <w:rsid w:val="00ED77F6"/>
    <w:rsid w:val="00F12CB9"/>
    <w:rsid w:val="00F20973"/>
    <w:rsid w:val="00F21F3A"/>
    <w:rsid w:val="00F515CB"/>
    <w:rsid w:val="00F5551B"/>
    <w:rsid w:val="00F73A6E"/>
    <w:rsid w:val="00FC033A"/>
    <w:rsid w:val="00FC10AA"/>
    <w:rsid w:val="00FF24FB"/>
    <w:rsid w:val="00FF5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93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AE2293"/>
  </w:style>
  <w:style w:type="character" w:customStyle="1" w:styleId="WW-Absatz-Standardschriftart">
    <w:name w:val="WW-Absatz-Standardschriftart"/>
    <w:uiPriority w:val="99"/>
    <w:rsid w:val="00AE2293"/>
  </w:style>
  <w:style w:type="character" w:customStyle="1" w:styleId="WW-Absatz-Standardschriftart1">
    <w:name w:val="WW-Absatz-Standardschriftart1"/>
    <w:uiPriority w:val="99"/>
    <w:rsid w:val="00AE2293"/>
  </w:style>
  <w:style w:type="character" w:customStyle="1" w:styleId="WW8Num1z0">
    <w:name w:val="WW8Num1z0"/>
    <w:uiPriority w:val="99"/>
    <w:rsid w:val="00AE2293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AE2293"/>
  </w:style>
  <w:style w:type="character" w:customStyle="1" w:styleId="RTFNum21">
    <w:name w:val="RTF_Num 2 1"/>
    <w:uiPriority w:val="99"/>
    <w:rsid w:val="00AE2293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AE2293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AE2293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AE2293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AE2293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AE2293"/>
  </w:style>
  <w:style w:type="paragraph" w:customStyle="1" w:styleId="Heading">
    <w:name w:val="Heading"/>
    <w:basedOn w:val="Normal"/>
    <w:next w:val="BodyText"/>
    <w:uiPriority w:val="99"/>
    <w:rsid w:val="00AE2293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AE22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5551B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AE2293"/>
    <w:rPr>
      <w:rFonts w:cs="Tahoma"/>
    </w:rPr>
  </w:style>
  <w:style w:type="paragraph" w:styleId="Caption">
    <w:name w:val="caption"/>
    <w:basedOn w:val="Normal"/>
    <w:uiPriority w:val="99"/>
    <w:qFormat/>
    <w:rsid w:val="00AE2293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AE2293"/>
    <w:rPr>
      <w:rFonts w:cs="Tahoma"/>
    </w:rPr>
  </w:style>
  <w:style w:type="paragraph" w:customStyle="1" w:styleId="Caption1">
    <w:name w:val="Caption1"/>
    <w:basedOn w:val="Normal"/>
    <w:uiPriority w:val="99"/>
    <w:rsid w:val="00AE2293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AE2293"/>
    <w:pPr>
      <w:keepNext/>
      <w:numPr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AE2293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AE2293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5551B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AE2293"/>
  </w:style>
  <w:style w:type="paragraph" w:customStyle="1" w:styleId="TableHeading">
    <w:name w:val="Table Heading"/>
    <w:basedOn w:val="TableContents"/>
    <w:uiPriority w:val="99"/>
    <w:rsid w:val="00AE229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76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159</TotalTime>
  <Pages>7</Pages>
  <Words>1270</Words>
  <Characters>7245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zoricaan</dc:creator>
  <cp:keywords/>
  <dc:description/>
  <cp:lastModifiedBy>Windows</cp:lastModifiedBy>
  <cp:revision>24</cp:revision>
  <cp:lastPrinted>2013-01-08T14:54:00Z</cp:lastPrinted>
  <dcterms:created xsi:type="dcterms:W3CDTF">2013-01-15T09:26:00Z</dcterms:created>
  <dcterms:modified xsi:type="dcterms:W3CDTF">2018-02-15T19:53:00Z</dcterms:modified>
</cp:coreProperties>
</file>